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charts/chart1.xml" ContentType="application/vnd.openxmlformats-officedocument.drawingml.chart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docProps/app.xml" ContentType="application/vnd.openxmlformats-officedocument.extended-properties+xml"/>
  <Default Extension="xlsx" ContentType="application/vnd.openxmlformats-officedocument.spreadsheetml.sheet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charts/chart2.xml" ContentType="application/vnd.openxmlformats-officedocument.drawingml.chart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charts/chart4.xml" ContentType="application/vnd.openxmlformats-officedocument.drawingml.chart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30" w:rsidRPr="008A6F30" w:rsidRDefault="00020488" w:rsidP="008A6F30">
      <w:pPr>
        <w:pStyle w:val="Heading1"/>
      </w:pPr>
      <w:bookmarkStart w:id="0" w:name="_GoBack"/>
      <w:bookmarkEnd w:id="0"/>
      <w:r w:rsidRPr="008A6F30">
        <w:t>Header 1.1</w:t>
      </w:r>
    </w:p>
    <w:p w:rsidR="008A6F30" w:rsidRPr="008A6F30" w:rsidRDefault="00020488" w:rsidP="008A6F30">
      <w:pPr>
        <w:pStyle w:val="Heading2"/>
      </w:pPr>
      <w:r w:rsidRPr="008A6F30">
        <w:t>Header 1.2</w:t>
      </w:r>
    </w:p>
    <w:p w:rsidR="008A6F30" w:rsidRDefault="00020488" w:rsidP="008A6F30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8A6F30" w:rsidRDefault="00020488" w:rsidP="008A6F30">
      <w:pPr>
        <w:pStyle w:val="BodyText"/>
      </w:pPr>
    </w:p>
    <w:p w:rsidR="008A6F30" w:rsidRPr="008A6F30" w:rsidRDefault="00020488" w:rsidP="008A6F30">
      <w:pPr>
        <w:pStyle w:val="Heading3"/>
      </w:pPr>
      <w:r w:rsidRPr="008A6F30">
        <w:t>Header1.3</w:t>
      </w:r>
    </w:p>
    <w:p w:rsidR="00BE0F79" w:rsidRDefault="00020488" w:rsidP="008A6F30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</w:t>
      </w:r>
      <w:r>
        <w:t>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020488" w:rsidP="008A6F30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263525</wp:posOffset>
            </wp:positionV>
            <wp:extent cx="5618480" cy="3202940"/>
            <wp:effectExtent l="0" t="0" r="0" b="0"/>
            <wp:wrapTopAndBottom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82735" w:rsidRDefault="00020488" w:rsidP="008A6F30">
      <w:pPr>
        <w:pStyle w:val="BodyText"/>
      </w:pPr>
    </w:p>
    <w:p w:rsidR="00C82735" w:rsidRDefault="00020488" w:rsidP="008A6F30">
      <w:pPr>
        <w:pStyle w:val="BodyText"/>
      </w:pPr>
    </w:p>
    <w:p w:rsidR="00C82735" w:rsidRDefault="00020488" w:rsidP="008A6F30">
      <w:pPr>
        <w:pStyle w:val="BodyText"/>
      </w:pPr>
      <w:r>
        <w:br w:type="page"/>
      </w:r>
    </w:p>
    <w:p w:rsidR="00C82735" w:rsidRPr="008A6F30" w:rsidRDefault="00020488" w:rsidP="00C82735">
      <w:pPr>
        <w:pStyle w:val="Heading1"/>
      </w:pPr>
      <w:r w:rsidRPr="008A6F30">
        <w:t>Header 1.1</w:t>
      </w:r>
    </w:p>
    <w:p w:rsidR="00C82735" w:rsidRPr="008A6F30" w:rsidRDefault="00020488" w:rsidP="00C82735">
      <w:pPr>
        <w:pStyle w:val="Heading2"/>
      </w:pPr>
      <w:r w:rsidRPr="008A6F30">
        <w:t>Header 1.2</w:t>
      </w:r>
    </w:p>
    <w:p w:rsidR="00C82735" w:rsidRDefault="00020488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</w:t>
      </w:r>
      <w:r>
        <w:t>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020488" w:rsidP="00C82735">
      <w:pPr>
        <w:pStyle w:val="BodyText"/>
      </w:pPr>
    </w:p>
    <w:p w:rsidR="00C82735" w:rsidRPr="008A6F30" w:rsidRDefault="00020488" w:rsidP="00C82735">
      <w:pPr>
        <w:pStyle w:val="Heading3"/>
      </w:pPr>
      <w:r w:rsidRPr="008A6F30">
        <w:t>Header1.3</w:t>
      </w:r>
    </w:p>
    <w:p w:rsidR="00C82735" w:rsidRDefault="00020488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</w:t>
      </w:r>
      <w:r>
        <w:t>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020488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304800</wp:posOffset>
            </wp:positionV>
            <wp:extent cx="5623560" cy="4450080"/>
            <wp:effectExtent l="0" t="0" r="0" b="0"/>
            <wp:wrapTopAndBottom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br w:type="page"/>
      </w:r>
    </w:p>
    <w:p w:rsidR="00C82735" w:rsidRPr="008A6F30" w:rsidRDefault="00020488" w:rsidP="00C82735">
      <w:pPr>
        <w:pStyle w:val="Heading1"/>
      </w:pPr>
      <w:r w:rsidRPr="008A6F30">
        <w:t>Header 1.1</w:t>
      </w:r>
    </w:p>
    <w:p w:rsidR="00C82735" w:rsidRPr="008A6F30" w:rsidRDefault="00020488" w:rsidP="00C82735">
      <w:pPr>
        <w:pStyle w:val="Heading2"/>
      </w:pPr>
      <w:r w:rsidRPr="008A6F30">
        <w:t>Header 1.2</w:t>
      </w:r>
    </w:p>
    <w:p w:rsidR="00C82735" w:rsidRDefault="00020488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</w:t>
      </w:r>
      <w:r>
        <w:t xml:space="preserve">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020488" w:rsidP="00C82735">
      <w:pPr>
        <w:pStyle w:val="BodyText"/>
      </w:pPr>
    </w:p>
    <w:p w:rsidR="00C82735" w:rsidRPr="008A6F30" w:rsidRDefault="00020488" w:rsidP="00C82735">
      <w:pPr>
        <w:pStyle w:val="Heading3"/>
      </w:pPr>
      <w:r w:rsidRPr="008A6F30">
        <w:t>Header1.</w:t>
      </w:r>
      <w:r w:rsidRPr="008A6F30">
        <w:t>3</w:t>
      </w:r>
    </w:p>
    <w:p w:rsidR="00C82735" w:rsidRDefault="00020488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020488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C82735" w:rsidRDefault="00020488" w:rsidP="00C82735">
      <w:pPr>
        <w:pStyle w:val="BodyText"/>
      </w:pPr>
    </w:p>
    <w:p w:rsidR="00BD1419" w:rsidRDefault="00020488" w:rsidP="00C82735">
      <w:pPr>
        <w:pStyle w:val="BodyText"/>
      </w:pPr>
      <w:r>
        <w:br w:type="page"/>
      </w:r>
    </w:p>
    <w:p w:rsidR="004E2EB7" w:rsidRPr="008A6F30" w:rsidRDefault="00020488" w:rsidP="004E2EB7">
      <w:pPr>
        <w:pStyle w:val="Heading1"/>
      </w:pPr>
      <w:r w:rsidRPr="008A6F30">
        <w:t>Header 1.1</w:t>
      </w:r>
    </w:p>
    <w:p w:rsidR="004E2EB7" w:rsidRPr="008A6F30" w:rsidRDefault="00020488" w:rsidP="004E2EB7">
      <w:pPr>
        <w:pStyle w:val="Heading2"/>
      </w:pPr>
      <w:r w:rsidRPr="008A6F30">
        <w:t>Header 1.2</w:t>
      </w:r>
    </w:p>
    <w:p w:rsidR="004E2EB7" w:rsidRDefault="00020488" w:rsidP="004E2EB7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4E2EB7" w:rsidRDefault="00020488" w:rsidP="004E2EB7">
      <w:pPr>
        <w:pStyle w:val="BodyText"/>
      </w:pPr>
    </w:p>
    <w:p w:rsidR="004E2EB7" w:rsidRPr="008A6F30" w:rsidRDefault="00020488" w:rsidP="004E2EB7">
      <w:pPr>
        <w:pStyle w:val="Heading3"/>
      </w:pPr>
      <w:r w:rsidRPr="008A6F30">
        <w:t>Header1.3</w:t>
      </w:r>
    </w:p>
    <w:p w:rsidR="004E2EB7" w:rsidRDefault="00020488" w:rsidP="004E2EB7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E2EB7" w:rsidRDefault="00020488" w:rsidP="004E2EB7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C82735" w:rsidRDefault="00020488" w:rsidP="00C82735">
      <w:pPr>
        <w:pStyle w:val="BodyText"/>
      </w:pPr>
      <w:r>
        <w:br w:type="page"/>
      </w:r>
    </w:p>
    <w:p w:rsidR="00C82735" w:rsidRPr="008A6F30" w:rsidRDefault="00020488" w:rsidP="00C82735">
      <w:pPr>
        <w:pStyle w:val="Heading1"/>
      </w:pPr>
      <w:r w:rsidRPr="008A6F30">
        <w:t>Header 1.1</w:t>
      </w:r>
    </w:p>
    <w:p w:rsidR="00C82735" w:rsidRDefault="00020488" w:rsidP="00497F53">
      <w:pPr>
        <w:pStyle w:val="Heading2"/>
      </w:pPr>
      <w:r w:rsidRPr="008A6F30">
        <w:t>Header 1.2</w:t>
      </w:r>
    </w:p>
    <w:p w:rsidR="00C82735" w:rsidRPr="008A6F30" w:rsidRDefault="00020488" w:rsidP="00C82735">
      <w:pPr>
        <w:pStyle w:val="Heading3"/>
      </w:pPr>
      <w:r w:rsidRPr="008A6F30">
        <w:t>Header1.3</w:t>
      </w:r>
    </w:p>
    <w:p w:rsidR="00C82735" w:rsidRDefault="00020488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020488" w:rsidP="00C82735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1355"/>
        <w:gridCol w:w="1355"/>
        <w:gridCol w:w="1355"/>
        <w:gridCol w:w="1355"/>
        <w:gridCol w:w="1355"/>
      </w:tblGrid>
      <w:tr w:rsidR="005E3F06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</w:t>
            </w:r>
            <w:r w:rsidRPr="00497F53">
              <w:rPr>
                <w:b/>
              </w:rPr>
              <w:t>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020488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1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30%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2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15%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3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5%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4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20%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5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020488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Total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020488" w:rsidP="005E3F06">
            <w:pPr>
              <w:pStyle w:val="TableText"/>
              <w:jc w:val="center"/>
            </w:pPr>
            <w:r w:rsidRPr="005E3F06">
              <w:t>100%</w:t>
            </w:r>
          </w:p>
        </w:tc>
      </w:tr>
    </w:tbl>
    <w:p w:rsidR="005E3F06" w:rsidRDefault="00020488" w:rsidP="00C82735">
      <w:pPr>
        <w:pStyle w:val="BodyText"/>
      </w:pPr>
    </w:p>
    <w:p w:rsidR="00497F53" w:rsidRPr="008A6F30" w:rsidRDefault="00020488" w:rsidP="00497F53">
      <w:pPr>
        <w:pStyle w:val="Heading3"/>
      </w:pPr>
      <w:r w:rsidRPr="008A6F30">
        <w:t>Header1.3</w:t>
      </w:r>
    </w:p>
    <w:p w:rsidR="00497F53" w:rsidRDefault="00020488" w:rsidP="00497F53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97F53" w:rsidRDefault="00020488" w:rsidP="00497F53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3385"/>
        <w:gridCol w:w="3385"/>
      </w:tblGrid>
      <w:tr w:rsidR="00497F53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1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604"/>
        </w:trPr>
        <w:tc>
          <w:tcPr>
            <w:tcW w:w="1355" w:type="dxa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2</w:t>
            </w:r>
          </w:p>
        </w:tc>
        <w:tc>
          <w:tcPr>
            <w:tcW w:w="3385" w:type="dxa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</w:p>
        </w:tc>
        <w:tc>
          <w:tcPr>
            <w:tcW w:w="3385" w:type="dxa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3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884"/>
        </w:trPr>
        <w:tc>
          <w:tcPr>
            <w:tcW w:w="1355" w:type="dxa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4</w:t>
            </w:r>
          </w:p>
        </w:tc>
        <w:tc>
          <w:tcPr>
            <w:tcW w:w="3385" w:type="dxa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  <w:r>
              <w:t xml:space="preserve"> </w:t>
            </w: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020488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5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020488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</w:tbl>
    <w:p w:rsidR="00AC5BEF" w:rsidRDefault="00020488" w:rsidP="008A6F30">
      <w:pPr>
        <w:pStyle w:val="BodyText"/>
      </w:pPr>
    </w:p>
    <w:sectPr w:rsidR="00AC5BEF" w:rsidSect="00AA4B4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3744" w:right="1152" w:bottom="2160" w:left="1152" w:header="850" w:footer="677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488" w:rsidRDefault="00020488" w:rsidP="00BE0F79">
      <w:r>
        <w:separator/>
      </w:r>
    </w:p>
  </w:endnote>
  <w:endnote w:type="continuationSeparator" w:id="0">
    <w:p w:rsidR="00020488" w:rsidRDefault="00020488" w:rsidP="00BE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Ubuntu Light">
    <w:panose1 w:val="020B0304030602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88" w:rsidRPr="000741B9" w:rsidRDefault="00020488" w:rsidP="00020488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8F1E5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_x0000_s4105" style="position:absolute;margin-left:390.65pt;margin-top:2.7pt;width:121.9pt;height:40.3pt;z-index:251673600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d1Y/CgQAAJ0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gNHEld6/YxkWw2yIpXOiJsSzL3jzi+5xbWK&#10;STwV/Dd88koDdd1ICSu0/eOtedIHabGasB2u6Vnift9y6tHVFwU6w6RvBRsElBvYw1btrNrWC43C&#10;R4OCR0HEsvVVK+ZW1z/A+DmdhCWuBM6bJb4VFz4+GPAKEXI+D0qx3d+pe4NLohewo1p82P/g1jQF&#10;68Her7otGp6d1G3UpVwqPd96nZehqI9INmCjgIMU3gCQXjwyfh4HreOr6vJ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CBd1Y/CgQAAJ0J&#10;AAAOAAAAAAAAAAAAAAAAADoCAABkcnMvZTJvRG9jLnhtbFBLAQItABQABgAIAAAAIQCqJg6+vAAA&#10;ACEBAAAZAAAAAAAAAAAAAAAAAHAGAABkcnMvX3JlbHMvZTJvRG9jLnhtbC5yZWxzUEsBAi0AFAAG&#10;AAgAAAAhAHDMgIngAAAACQEAAA8AAAAAAAAAAAAAAAAAYw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106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10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020488" w:rsidRPr="00C90557" w:rsidRDefault="00020488" w:rsidP="00020488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AE3C79">
      <w:rPr>
        <w:rFonts w:cstheme="minorHAnsi"/>
        <w:b/>
        <w:color w:val="003B79" w:themeColor="text2"/>
        <w:sz w:val="16"/>
        <w:szCs w:val="16"/>
      </w:rPr>
      <w:t>Law Enforcement Torch Run</w:t>
    </w:r>
    <w:r w:rsidRPr="00AE3C79">
      <w:rPr>
        <w:rFonts w:cstheme="minorHAnsi"/>
        <w:color w:val="003B79" w:themeColor="text2"/>
        <w:sz w:val="16"/>
        <w:szCs w:val="16"/>
      </w:rPr>
      <w:t xml:space="preserve"> </w:t>
    </w:r>
    <w:r w:rsidRPr="008270BD">
      <w:rPr>
        <w:rFonts w:cstheme="minorHAnsi"/>
        <w:color w:val="003B79" w:themeColor="text2"/>
        <w:sz w:val="16"/>
        <w:szCs w:val="16"/>
      </w:rPr>
      <w:t xml:space="preserve">for Special Olympics </w:t>
    </w:r>
  </w:p>
  <w:p w:rsidR="00020488" w:rsidRPr="000741B9" w:rsidRDefault="00020488" w:rsidP="00020488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020488" w:rsidRPr="000741B9" w:rsidRDefault="00020488" w:rsidP="00020488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Tel</w:t>
    </w:r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0741B9">
      <w:rPr>
        <w:rFonts w:cstheme="minorHAnsi"/>
        <w:color w:val="636359" w:themeColor="background2"/>
        <w:sz w:val="16"/>
        <w:szCs w:val="16"/>
      </w:rPr>
      <w:t xml:space="preserve">1234  </w:t>
    </w:r>
    <w:r w:rsidRPr="000741B9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1234  </w:t>
    </w:r>
    <w:r w:rsidRPr="000741B9">
      <w:rPr>
        <w:rFonts w:cstheme="minorHAnsi"/>
        <w:b/>
        <w:color w:val="636359" w:themeColor="background2"/>
        <w:sz w:val="16"/>
        <w:szCs w:val="16"/>
      </w:rPr>
      <w:t>www</w:t>
    </w:r>
    <w:r w:rsidRPr="000741B9">
      <w:rPr>
        <w:rFonts w:cstheme="minorHAnsi"/>
        <w:color w:val="636359" w:themeColor="background2"/>
        <w:sz w:val="16"/>
        <w:szCs w:val="16"/>
      </w:rPr>
      <w:t>.</w:t>
    </w:r>
    <w:r>
      <w:rPr>
        <w:rFonts w:cstheme="minorHAnsi"/>
        <w:color w:val="636359" w:themeColor="background2"/>
        <w:sz w:val="16"/>
        <w:szCs w:val="16"/>
      </w:rPr>
      <w:t>xxxxx.org</w:t>
    </w:r>
  </w:p>
  <w:p w:rsidR="00BE0F79" w:rsidRPr="00020488" w:rsidRDefault="00020488" w:rsidP="00020488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Email</w:t>
    </w:r>
    <w:r w:rsidRPr="000741B9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0741B9">
      <w:rPr>
        <w:rFonts w:cstheme="minorHAnsi"/>
        <w:color w:val="636359" w:themeColor="background2"/>
        <w:sz w:val="16"/>
        <w:szCs w:val="16"/>
      </w:rPr>
      <w:t>info@</w:t>
    </w:r>
    <w:r>
      <w:rPr>
        <w:rFonts w:cstheme="minorHAnsi"/>
        <w:color w:val="636359" w:themeColor="background2"/>
        <w:sz w:val="16"/>
        <w:szCs w:val="16"/>
      </w:rPr>
      <w:t>xxxxxx.org</w:t>
    </w:r>
    <w:r w:rsidRPr="000741B9">
      <w:rPr>
        <w:rFonts w:cstheme="minorHAnsi"/>
        <w:color w:val="636359" w:themeColor="background2"/>
        <w:sz w:val="16"/>
        <w:szCs w:val="16"/>
      </w:rPr>
      <w:t xml:space="preserve">  </w:t>
    </w:r>
    <w:proofErr w:type="spellStart"/>
    <w:r w:rsidRPr="000741B9">
      <w:rPr>
        <w:rFonts w:cstheme="minorHAnsi"/>
        <w:b/>
        <w:color w:val="636359" w:themeColor="background2"/>
        <w:sz w:val="16"/>
        <w:szCs w:val="16"/>
      </w:rPr>
      <w:t>Facebook</w:t>
    </w:r>
    <w:r>
      <w:rPr>
        <w:rFonts w:cstheme="minorHAnsi"/>
        <w:color w:val="636359" w:themeColor="background2"/>
        <w:sz w:val="16"/>
        <w:szCs w:val="16"/>
      </w:rPr>
      <w:t>.com</w:t>
    </w:r>
    <w:proofErr w:type="gramEnd"/>
    <w:r>
      <w:rPr>
        <w:rFonts w:cstheme="minorHAnsi"/>
        <w:color w:val="636359" w:themeColor="background2"/>
        <w:sz w:val="16"/>
        <w:szCs w:val="16"/>
      </w:rPr>
      <w:t>/torchrunxxxxxx</w:t>
    </w:r>
    <w:proofErr w:type="spellEnd"/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8C316C" w:rsidRDefault="00020488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CA076F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6" o:spid="_x0000_s4096" style="position:absolute;left:0;text-align:left;margin-left:390.65pt;margin-top:.35pt;width:121.9pt;height:40.3pt;z-index:251660288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CDDAQAAKQ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of7I2jSzEqvn5Fzq8FZZNQZcVOCwHfc+SW3&#10;uF0xiReD/4ZPXmmArxspYYW2f7w1T/rgLlYTtsNtPUvc71tOrbr6osBqmPStYIOAqgOJ2KqdVdt6&#10;oVH/6FPwKIhYtr5qxdzq+geIP6eTsMSVwHmzxLfiwsd3Ax4jQs7nQSl2/Tt1b3BX9AKEVJIP+x/c&#10;mqZuPUj8Vbe1w7OT8o26lFKl51uv8zLU9hHJBnPUcZDCUwDSi7fGz+OgdXxcXf4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DoffCDDAQAAKQJ&#10;AAAOAAAAAAAAAAAAAAAAADoCAABkcnMvZTJvRG9jLnhtbFBLAQItABQABgAIAAAAIQCqJg6+vAAA&#10;ACEBAAAZAAAAAAAAAAAAAAAAAHIGAABkcnMvX3JlbHMvZTJvRG9jLnhtbC5yZWxzUEsBAi0AFAAG&#10;AAgAAAAhAG+ij5LeAAAACAEAAA8AAAAAAAAAAAAAAAAAZQ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098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09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C90557" w:rsidRPr="00C90557" w:rsidRDefault="00020488" w:rsidP="00C90557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807FDA">
      <w:rPr>
        <w:rFonts w:cstheme="minorHAnsi"/>
        <w:b/>
        <w:color w:val="003B79" w:themeColor="text2"/>
        <w:sz w:val="16"/>
        <w:szCs w:val="16"/>
      </w:rPr>
      <w:t>Law Enforcement Torch Run</w:t>
    </w:r>
    <w:r w:rsidRPr="00807FDA">
      <w:rPr>
        <w:rFonts w:cstheme="minorHAnsi"/>
        <w:color w:val="003B79" w:themeColor="text2"/>
        <w:sz w:val="16"/>
        <w:szCs w:val="16"/>
      </w:rPr>
      <w:t xml:space="preserve"> </w:t>
    </w:r>
    <w:r w:rsidRPr="00807FDA">
      <w:rPr>
        <w:rFonts w:ascii="Ubuntu Light" w:hAnsi="Ubuntu Light" w:cstheme="minorHAnsi"/>
        <w:color w:val="636359" w:themeColor="background2"/>
        <w:sz w:val="16"/>
        <w:szCs w:val="16"/>
      </w:rPr>
      <w:t>for Special Olympics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</w:p>
  <w:p w:rsidR="00BE0F79" w:rsidRPr="008C316C" w:rsidRDefault="00020488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BE0F79" w:rsidRPr="008C316C" w:rsidRDefault="00020488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Tel</w:t>
    </w:r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1234  </w:t>
    </w:r>
    <w:r w:rsidRPr="008C316C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1234  </w:t>
    </w:r>
    <w:r w:rsidRPr="008C316C">
      <w:rPr>
        <w:rFonts w:cstheme="minorHAnsi"/>
        <w:b/>
        <w:color w:val="636359" w:themeColor="background2"/>
        <w:sz w:val="16"/>
        <w:szCs w:val="16"/>
      </w:rPr>
      <w:t>www</w:t>
    </w:r>
    <w:r w:rsidRPr="008C316C">
      <w:rPr>
        <w:rFonts w:cstheme="minorHAnsi"/>
        <w:color w:val="636359" w:themeColor="background2"/>
        <w:sz w:val="16"/>
        <w:szCs w:val="16"/>
      </w:rPr>
      <w:t>.torchrunontario.com</w:t>
    </w:r>
  </w:p>
  <w:p w:rsidR="00BE0F79" w:rsidRPr="008C316C" w:rsidRDefault="00020488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Email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info@torctrunontario.org  </w:t>
    </w:r>
    <w:proofErr w:type="spellStart"/>
    <w:r w:rsidRPr="008C316C">
      <w:rPr>
        <w:rFonts w:cstheme="minorHAnsi"/>
        <w:b/>
        <w:color w:val="636359" w:themeColor="background2"/>
        <w:sz w:val="16"/>
        <w:szCs w:val="16"/>
      </w:rPr>
      <w:t>Facebook</w:t>
    </w:r>
    <w:proofErr w:type="spellEnd"/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spellStart"/>
    <w:r w:rsidRPr="00807FDA">
      <w:rPr>
        <w:rFonts w:ascii="Ubuntu Light" w:hAnsi="Ubuntu Light" w:cstheme="minorHAnsi"/>
        <w:color w:val="636359" w:themeColor="background2"/>
        <w:sz w:val="16"/>
        <w:szCs w:val="16"/>
      </w:rPr>
      <w:t>www.facebook.com/torchrunontario</w:t>
    </w:r>
    <w:proofErr w:type="spellEnd"/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488" w:rsidRDefault="00020488" w:rsidP="00BE0F79">
      <w:r>
        <w:separator/>
      </w:r>
    </w:p>
  </w:footnote>
  <w:footnote w:type="continuationSeparator" w:id="0">
    <w:p w:rsidR="00020488" w:rsidRDefault="00020488" w:rsidP="00BE0F7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735" w:rsidRPr="00C20A9F" w:rsidRDefault="00020488" w:rsidP="00C82735">
    <w:pPr>
      <w:pStyle w:val="BodyText"/>
      <w:spacing w:before="660" w:line="240" w:lineRule="auto"/>
      <w:ind w:left="-227"/>
      <w:rPr>
        <w:rFonts w:cstheme="minorHAnsi"/>
        <w:color w:val="FFFFFF" w:themeColor="background1"/>
        <w:sz w:val="60"/>
        <w:szCs w:val="60"/>
      </w:rPr>
    </w:pPr>
    <w:r w:rsidRPr="00AA4B4D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0528" behindDoc="1" locked="1" layoutInCell="1" allowOverlap="1">
          <wp:simplePos x="0" y="0"/>
          <wp:positionH relativeFrom="page">
            <wp:posOffset>179705</wp:posOffset>
          </wp:positionH>
          <wp:positionV relativeFrom="page">
            <wp:posOffset>485775</wp:posOffset>
          </wp:positionV>
          <wp:extent cx="7205472" cy="2459736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5472" cy="2459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4B4D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1552" behindDoc="0" locked="1" layoutInCell="1" allowOverlap="1">
          <wp:simplePos x="0" y="0"/>
          <wp:positionH relativeFrom="page">
            <wp:posOffset>4408170</wp:posOffset>
          </wp:positionH>
          <wp:positionV relativeFrom="page">
            <wp:posOffset>194945</wp:posOffset>
          </wp:positionV>
          <wp:extent cx="2496312" cy="1298448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R_Mark_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6312" cy="1298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20A9F">
      <w:rPr>
        <w:rFonts w:cstheme="minorHAnsi"/>
        <w:color w:val="FFFFFF" w:themeColor="background1"/>
        <w:sz w:val="60"/>
        <w:szCs w:val="60"/>
      </w:rPr>
      <w:t>Title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C82735" w:rsidRDefault="00020488" w:rsidP="00C82735">
    <w:pPr>
      <w:pStyle w:val="BodyText"/>
      <w:spacing w:before="660" w:line="240" w:lineRule="auto"/>
      <w:ind w:left="-227"/>
      <w:rPr>
        <w:rFonts w:ascii="Ubuntu Light" w:hAnsi="Ubuntu Light"/>
        <w:color w:val="FFFFFF" w:themeColor="background1"/>
        <w:sz w:val="60"/>
        <w:szCs w:val="60"/>
      </w:rPr>
    </w:pP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4102100</wp:posOffset>
          </wp:positionH>
          <wp:positionV relativeFrom="paragraph">
            <wp:posOffset>-385445</wp:posOffset>
          </wp:positionV>
          <wp:extent cx="2591435" cy="1400810"/>
          <wp:effectExtent l="0" t="0" r="0" b="889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ct Sheet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1435" cy="1400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-71374</wp:posOffset>
          </wp:positionV>
          <wp:extent cx="7772400" cy="26568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2656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Ubuntu Light" w:hAnsi="Ubuntu Light"/>
        <w:color w:val="FFFFFF" w:themeColor="background1"/>
        <w:sz w:val="60"/>
        <w:szCs w:val="60"/>
      </w:rPr>
      <w:t>Title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doNotTrackMoves/>
  <w:defaultTabStop w:val="720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 w:val="00020488"/>
  </w:rsids>
  <m:mathPr>
    <m:mathFont m:val="Ubuntu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1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nhideWhenUsed="0" w:qFormat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8A6F30"/>
    <w:pPr>
      <w:spacing w:after="0" w:line="240" w:lineRule="auto"/>
    </w:pPr>
  </w:style>
  <w:style w:type="paragraph" w:styleId="Heading1">
    <w:name w:val="heading 1"/>
    <w:basedOn w:val="BodyText"/>
    <w:next w:val="Normal"/>
    <w:link w:val="Heading1Char"/>
    <w:uiPriority w:val="1"/>
    <w:qFormat/>
    <w:rsid w:val="008A6F30"/>
    <w:pPr>
      <w:spacing w:after="140" w:line="460" w:lineRule="exact"/>
      <w:outlineLvl w:val="0"/>
    </w:pPr>
    <w:rPr>
      <w:b/>
      <w:noProof/>
      <w:color w:val="003B79" w:themeColor="text2"/>
      <w:sz w:val="42"/>
      <w:szCs w:val="42"/>
      <w:lang w:eastAsia="en-GB"/>
    </w:rPr>
  </w:style>
  <w:style w:type="paragraph" w:styleId="Heading2">
    <w:name w:val="heading 2"/>
    <w:basedOn w:val="BodyText"/>
    <w:next w:val="Normal"/>
    <w:link w:val="Heading2Char"/>
    <w:uiPriority w:val="2"/>
    <w:qFormat/>
    <w:rsid w:val="008A6F30"/>
    <w:pPr>
      <w:spacing w:after="240"/>
      <w:outlineLvl w:val="1"/>
    </w:pPr>
    <w:rPr>
      <w:b/>
      <w:color w:val="003B79" w:themeColor="text2"/>
      <w:sz w:val="28"/>
      <w:szCs w:val="28"/>
    </w:rPr>
  </w:style>
  <w:style w:type="paragraph" w:styleId="Heading3">
    <w:name w:val="heading 3"/>
    <w:basedOn w:val="BodyText"/>
    <w:next w:val="Normal"/>
    <w:link w:val="Heading3Char"/>
    <w:uiPriority w:val="3"/>
    <w:qFormat/>
    <w:rsid w:val="008A6F30"/>
    <w:pPr>
      <w:outlineLvl w:val="2"/>
    </w:pPr>
    <w:rPr>
      <w:b/>
      <w:color w:val="003B79" w:themeColor="text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BE0F79"/>
    <w:pPr>
      <w:spacing w:line="320" w:lineRule="exact"/>
    </w:pPr>
    <w:rPr>
      <w:sz w:val="21"/>
    </w:rPr>
  </w:style>
  <w:style w:type="character" w:customStyle="1" w:styleId="BodyTextChar">
    <w:name w:val="Body Text Char"/>
    <w:basedOn w:val="DefaultParagraphFont"/>
    <w:link w:val="BodyText"/>
    <w:uiPriority w:val="4"/>
    <w:rsid w:val="008A6F30"/>
    <w:rPr>
      <w:sz w:val="21"/>
    </w:rPr>
  </w:style>
  <w:style w:type="character" w:styleId="Hyperlink">
    <w:name w:val="Hyperlink"/>
    <w:basedOn w:val="DefaultParagraphFont"/>
    <w:uiPriority w:val="99"/>
    <w:semiHidden/>
    <w:rsid w:val="00BE0F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BE0F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557"/>
  </w:style>
  <w:style w:type="paragraph" w:styleId="Footer">
    <w:name w:val="footer"/>
    <w:basedOn w:val="Normal"/>
    <w:link w:val="FooterChar"/>
    <w:uiPriority w:val="1"/>
    <w:qFormat/>
    <w:rsid w:val="00BE0F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1"/>
    <w:rsid w:val="008A6F30"/>
  </w:style>
  <w:style w:type="paragraph" w:styleId="BalloonText">
    <w:name w:val="Balloon Text"/>
    <w:basedOn w:val="Normal"/>
    <w:link w:val="BalloonTextChar"/>
    <w:uiPriority w:val="99"/>
    <w:semiHidden/>
    <w:unhideWhenUsed/>
    <w:rsid w:val="00BE0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7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A6F30"/>
    <w:rPr>
      <w:b/>
      <w:noProof/>
      <w:color w:val="003B79" w:themeColor="text2"/>
      <w:sz w:val="42"/>
      <w:szCs w:val="42"/>
      <w:lang w:eastAsia="en-GB"/>
    </w:rPr>
  </w:style>
  <w:style w:type="character" w:customStyle="1" w:styleId="Heading2Char">
    <w:name w:val="Heading 2 Char"/>
    <w:basedOn w:val="DefaultParagraphFont"/>
    <w:link w:val="Heading2"/>
    <w:uiPriority w:val="2"/>
    <w:rsid w:val="008A6F30"/>
    <w:rPr>
      <w:b/>
      <w:color w:val="003B79" w:themeColor="text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8A6F30"/>
    <w:rPr>
      <w:b/>
      <w:color w:val="003B79" w:themeColor="text2"/>
      <w:sz w:val="21"/>
    </w:rPr>
  </w:style>
  <w:style w:type="table" w:styleId="TableGrid">
    <w:name w:val="Table Grid"/>
    <w:basedOn w:val="TableNormal"/>
    <w:uiPriority w:val="59"/>
    <w:rsid w:val="005E3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"/>
    <w:qFormat/>
    <w:rsid w:val="005E3F06"/>
    <w:pPr>
      <w:spacing w:line="260" w:lineRule="exact"/>
    </w:pPr>
    <w:rPr>
      <w:sz w:val="18"/>
    </w:rPr>
  </w:style>
  <w:style w:type="table" w:customStyle="1" w:styleId="Style1">
    <w:name w:val="Style1"/>
    <w:basedOn w:val="TableNormal"/>
    <w:uiPriority w:val="99"/>
    <w:rsid w:val="00850029"/>
    <w:pPr>
      <w:spacing w:after="0" w:line="240" w:lineRule="auto"/>
      <w:jc w:val="center"/>
    </w:pPr>
    <w:rPr>
      <w:sz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rFonts w:asciiTheme="minorHAnsi" w:hAnsiTheme="minorHAnsi"/>
        <w:sz w:val="18"/>
      </w:rPr>
      <w:tblPr/>
      <w:tcPr>
        <w:shd w:val="clear" w:color="auto" w:fill="003B79" w:themeFill="text2"/>
      </w:tcPr>
    </w:tblStylePr>
    <w:tblStylePr w:type="firstCol">
      <w:rPr>
        <w:rFonts w:asciiTheme="minorHAnsi" w:hAnsiTheme="minorHAnsi"/>
        <w:b/>
        <w:sz w:val="18"/>
      </w:r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shd w:val="clear" w:color="auto" w:fill="D1D2D4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hart" Target="charts/chart1.xml"/><Relationship Id="rId8" Type="http://schemas.openxmlformats.org/officeDocument/2006/relationships/chart" Target="charts/chart2.xml"/><Relationship Id="rId9" Type="http://schemas.openxmlformats.org/officeDocument/2006/relationships/chart" Target="charts/chart3.xml"/><Relationship Id="rId10" Type="http://schemas.openxmlformats.org/officeDocument/2006/relationships/chart" Target="charts/chart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ork:Special%20Olympics:12135_SO_LE_ID_dev:4%20Production:Office%20use%20MS%20templates:FactSheet:Factsheet%20A4%20Arial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"/>
  <c:chart>
    <c:plotArea>
      <c:layout>
        <c:manualLayout>
          <c:layoutTarget val="inner"/>
          <c:xMode val="edge"/>
          <c:yMode val="edge"/>
          <c:x val="0.025274451453062"/>
          <c:y val="0.0"/>
          <c:w val="0.786961776138742"/>
          <c:h val="0.704585364329459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dLbls>
          <c:showVal val="1"/>
        </c:dLbls>
        <c:gapWidth val="140"/>
        <c:overlap val="-27"/>
        <c:axId val="547934168"/>
        <c:axId val="547937624"/>
      </c:barChart>
      <c:catAx>
        <c:axId val="547934168"/>
        <c:scaling>
          <c:orientation val="minMax"/>
        </c:scaling>
        <c:axPos val="l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547937624"/>
        <c:crosses val="autoZero"/>
        <c:auto val="1"/>
        <c:lblAlgn val="ctr"/>
        <c:lblOffset val="100"/>
      </c:catAx>
      <c:valAx>
        <c:axId val="547937624"/>
        <c:scaling>
          <c:orientation val="minMax"/>
        </c:scaling>
        <c:delete val="1"/>
        <c:axPos val="b"/>
        <c:numFmt formatCode="General" sourceLinked="1"/>
        <c:tickLblPos val="nextTo"/>
        <c:crossAx val="5479341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00575416491724984"/>
          <c:y val="0.719192679225961"/>
          <c:w val="0.273186499194898"/>
          <c:h val="0.093134901134608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00410248998894553"/>
          <c:y val="0.0"/>
          <c:w val="0.341668003016443"/>
          <c:h val="0.923271836976413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dLbls>
          <c:showVal val="1"/>
        </c:dLbls>
        <c:gapWidth val="98"/>
        <c:overlap val="-18"/>
        <c:axId val="417959720"/>
        <c:axId val="399153560"/>
      </c:barChart>
      <c:catAx>
        <c:axId val="417959720"/>
        <c:scaling>
          <c:orientation val="minMax"/>
        </c:scaling>
        <c:axPos val="b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399153560"/>
        <c:crosses val="autoZero"/>
        <c:auto val="1"/>
        <c:lblAlgn val="ctr"/>
        <c:lblOffset val="100"/>
      </c:catAx>
      <c:valAx>
        <c:axId val="399153560"/>
        <c:scaling>
          <c:orientation val="minMax"/>
        </c:scaling>
        <c:delete val="1"/>
        <c:axPos val="l"/>
        <c:numFmt formatCode="General" sourceLinked="1"/>
        <c:tickLblPos val="nextTo"/>
        <c:crossAx val="41795972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64387583184043"/>
          <c:y val="0.845526899349112"/>
          <c:w val="0.227783581459238"/>
          <c:h val="0.0970998516098597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  <c:holeSize val="45"/>
      </c:doughnutChart>
    </c:plotArea>
    <c:legend>
      <c:legendPos val="r"/>
      <c:layout>
        <c:manualLayout>
          <c:xMode val="edge"/>
          <c:yMode val="edge"/>
          <c:x val="0.529459208223972"/>
          <c:y val="0.686381702287214"/>
          <c:w val="0.266837088072324"/>
          <c:h val="0.168266551526158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ctr"/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508625874890639"/>
          <c:y val="0.766775715535558"/>
          <c:w val="0.331651902887139"/>
          <c:h val="0.10854833981310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6985-94CF-B843-9FD3-D1C27D9B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Factsheet A4 Arial.dotx</Template>
  <TotalTime>2</TotalTime>
  <Pages>6</Pages>
  <Words>442</Words>
  <Characters>2521</Characters>
  <Application>Microsoft Macintosh Word</Application>
  <DocSecurity>0</DocSecurity>
  <Lines>21</Lines>
  <Paragraphs>5</Paragraphs>
  <ScaleCrop>false</ScaleCrop>
  <Company>Microsoft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Ciaran O Gaora</dc:creator>
  <cp:lastModifiedBy>Ciaran O Gaora</cp:lastModifiedBy>
  <cp:revision>1</cp:revision>
  <cp:lastPrinted>2013-10-23T11:44:00Z</cp:lastPrinted>
  <dcterms:created xsi:type="dcterms:W3CDTF">2013-10-25T11:22:00Z</dcterms:created>
  <dcterms:modified xsi:type="dcterms:W3CDTF">2013-10-25T11:24:00Z</dcterms:modified>
</cp:coreProperties>
</file>